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3003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93530" w14:paraId="4EB3003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0031" w14:textId="77777777" w:rsidR="00C44B8B" w:rsidRPr="0019353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353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0032" w14:textId="77777777" w:rsidR="00C44B8B" w:rsidRPr="00193530" w:rsidRDefault="007D56F8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93530">
              <w:rPr>
                <w:b/>
                <w:sz w:val="26"/>
                <w:szCs w:val="26"/>
                <w:lang w:val="en-US"/>
              </w:rPr>
              <w:t>203A</w:t>
            </w:r>
            <w:r w:rsidRPr="00193530">
              <w:rPr>
                <w:b/>
                <w:sz w:val="26"/>
                <w:szCs w:val="26"/>
              </w:rPr>
              <w:t>_019</w:t>
            </w:r>
          </w:p>
        </w:tc>
      </w:tr>
      <w:tr w:rsidR="00C44B8B" w:rsidRPr="00193530" w14:paraId="4EB3003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0034" w14:textId="77777777" w:rsidR="00C44B8B" w:rsidRPr="0019353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3530">
              <w:rPr>
                <w:b/>
                <w:sz w:val="26"/>
                <w:szCs w:val="26"/>
              </w:rPr>
              <w:t xml:space="preserve">Номер материала </w:t>
            </w:r>
            <w:r w:rsidRPr="0019353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0035" w14:textId="77777777" w:rsidR="00C44B8B" w:rsidRPr="00193530" w:rsidRDefault="00087A91" w:rsidP="00BD16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3530">
              <w:rPr>
                <w:b/>
                <w:sz w:val="26"/>
                <w:szCs w:val="26"/>
                <w:lang w:val="en-US"/>
              </w:rPr>
              <w:t>2032783</w:t>
            </w:r>
          </w:p>
        </w:tc>
      </w:tr>
    </w:tbl>
    <w:p w14:paraId="4EB30037" w14:textId="77777777" w:rsidR="00C44B8B" w:rsidRPr="0019353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93530">
        <w:rPr>
          <w:sz w:val="26"/>
          <w:szCs w:val="26"/>
        </w:rPr>
        <w:t>_____________________________________</w:t>
      </w:r>
    </w:p>
    <w:p w14:paraId="4EB30038" w14:textId="77777777" w:rsidR="00C44B8B" w:rsidRPr="0019353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 xml:space="preserve">_____________________________________ </w:t>
      </w:r>
    </w:p>
    <w:p w14:paraId="4EB30039" w14:textId="77777777" w:rsidR="00C44B8B" w:rsidRPr="0019353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>_____________________________________</w:t>
      </w:r>
    </w:p>
    <w:p w14:paraId="4EB3003A" w14:textId="77777777" w:rsidR="00C44B8B" w:rsidRPr="0019353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ab/>
        <w:t xml:space="preserve">_______________________ /_____________ </w:t>
      </w:r>
    </w:p>
    <w:p w14:paraId="4EB3003B" w14:textId="77777777" w:rsidR="00C44B8B" w:rsidRPr="0019353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93530">
        <w:rPr>
          <w:sz w:val="26"/>
          <w:szCs w:val="26"/>
        </w:rPr>
        <w:t>“_______” ___________________ 20_____ г.</w:t>
      </w:r>
    </w:p>
    <w:p w14:paraId="4EB3003C" w14:textId="77777777" w:rsidR="00C44B8B" w:rsidRPr="00193530" w:rsidRDefault="00C44B8B" w:rsidP="00C44B8B">
      <w:pPr>
        <w:rPr>
          <w:sz w:val="26"/>
          <w:szCs w:val="26"/>
        </w:rPr>
      </w:pPr>
    </w:p>
    <w:p w14:paraId="4EB3003D" w14:textId="77777777" w:rsidR="00C44B8B" w:rsidRPr="00193530" w:rsidRDefault="00C44B8B" w:rsidP="00C44B8B">
      <w:pPr>
        <w:rPr>
          <w:sz w:val="26"/>
          <w:szCs w:val="26"/>
        </w:rPr>
      </w:pPr>
    </w:p>
    <w:p w14:paraId="4EB3003E" w14:textId="77777777" w:rsidR="00C44B8B" w:rsidRPr="00193530" w:rsidRDefault="00C44B8B" w:rsidP="00C44B8B">
      <w:pPr>
        <w:rPr>
          <w:sz w:val="26"/>
          <w:szCs w:val="26"/>
        </w:rPr>
      </w:pPr>
    </w:p>
    <w:p w14:paraId="4EB3003F" w14:textId="77777777" w:rsidR="00C44B8B" w:rsidRPr="00193530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193530">
        <w:rPr>
          <w:sz w:val="26"/>
          <w:szCs w:val="26"/>
        </w:rPr>
        <w:t>ТЕХНИЧЕСКОЕ ЗАДАНИЕ</w:t>
      </w:r>
    </w:p>
    <w:p w14:paraId="4EB30040" w14:textId="77777777" w:rsidR="004F6968" w:rsidRPr="00193530" w:rsidRDefault="004F6968" w:rsidP="00773399">
      <w:pPr>
        <w:ind w:firstLine="0"/>
        <w:jc w:val="center"/>
        <w:rPr>
          <w:b/>
          <w:sz w:val="26"/>
          <w:szCs w:val="26"/>
        </w:rPr>
      </w:pPr>
      <w:r w:rsidRPr="00193530">
        <w:rPr>
          <w:b/>
          <w:sz w:val="26"/>
          <w:szCs w:val="26"/>
        </w:rPr>
        <w:t xml:space="preserve">на </w:t>
      </w:r>
      <w:r w:rsidR="00612811" w:rsidRPr="00193530">
        <w:rPr>
          <w:b/>
          <w:sz w:val="26"/>
          <w:szCs w:val="26"/>
        </w:rPr>
        <w:t xml:space="preserve">поставку </w:t>
      </w:r>
      <w:r w:rsidR="007F4188" w:rsidRPr="00193530">
        <w:rPr>
          <w:b/>
          <w:sz w:val="26"/>
          <w:szCs w:val="26"/>
        </w:rPr>
        <w:t>мет</w:t>
      </w:r>
      <w:r w:rsidR="00620938" w:rsidRPr="00193530">
        <w:rPr>
          <w:b/>
          <w:sz w:val="26"/>
          <w:szCs w:val="26"/>
        </w:rPr>
        <w:t>аллопроката</w:t>
      </w:r>
      <w:r w:rsidR="00843900" w:rsidRPr="00193530">
        <w:rPr>
          <w:b/>
          <w:sz w:val="26"/>
          <w:szCs w:val="26"/>
        </w:rPr>
        <w:t xml:space="preserve"> </w:t>
      </w:r>
      <w:r w:rsidR="007B7514">
        <w:rPr>
          <w:b/>
          <w:sz w:val="26"/>
          <w:szCs w:val="26"/>
        </w:rPr>
        <w:t>(</w:t>
      </w:r>
      <w:r w:rsidR="00087A91" w:rsidRPr="00193530">
        <w:rPr>
          <w:b/>
          <w:sz w:val="26"/>
          <w:szCs w:val="26"/>
        </w:rPr>
        <w:t>Катанка В-10,0-Ст3кп</w:t>
      </w:r>
      <w:r w:rsidR="007B7514">
        <w:rPr>
          <w:b/>
          <w:sz w:val="26"/>
          <w:szCs w:val="26"/>
        </w:rPr>
        <w:t>)</w:t>
      </w:r>
      <w:r w:rsidR="009C0389" w:rsidRPr="00193530">
        <w:rPr>
          <w:b/>
          <w:sz w:val="26"/>
          <w:szCs w:val="26"/>
        </w:rPr>
        <w:t xml:space="preserve">. Лот № </w:t>
      </w:r>
      <w:r w:rsidR="00BD2843" w:rsidRPr="007B7514">
        <w:rPr>
          <w:b/>
          <w:sz w:val="26"/>
          <w:szCs w:val="26"/>
          <w:u w:val="single"/>
        </w:rPr>
        <w:t>203</w:t>
      </w:r>
      <w:r w:rsidR="00620938" w:rsidRPr="007B7514">
        <w:rPr>
          <w:b/>
          <w:sz w:val="26"/>
          <w:szCs w:val="26"/>
          <w:u w:val="single"/>
          <w:lang w:val="en-US"/>
        </w:rPr>
        <w:t>A</w:t>
      </w:r>
    </w:p>
    <w:p w14:paraId="4EB30041" w14:textId="77777777" w:rsidR="00612811" w:rsidRPr="00193530" w:rsidRDefault="00612811" w:rsidP="00773399">
      <w:pPr>
        <w:ind w:firstLine="0"/>
        <w:jc w:val="center"/>
        <w:rPr>
          <w:sz w:val="26"/>
          <w:szCs w:val="26"/>
        </w:rPr>
      </w:pPr>
    </w:p>
    <w:p w14:paraId="4EB30042" w14:textId="77777777" w:rsidR="00BD166B" w:rsidRDefault="00BD166B" w:rsidP="00BD166B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EB30043" w14:textId="77777777" w:rsidR="00BD166B" w:rsidRDefault="00BD166B" w:rsidP="00BD166B">
      <w:pPr>
        <w:pStyle w:val="ad"/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14:paraId="4EB30044" w14:textId="77777777" w:rsidR="00BD166B" w:rsidRDefault="00BD166B" w:rsidP="00BD166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B30045" w14:textId="77777777"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4EB30046" w14:textId="77777777" w:rsidR="00BD166B" w:rsidRPr="00CB6078" w:rsidRDefault="00BD166B" w:rsidP="00BD166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4EB30047" w14:textId="77777777"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4EB30048" w14:textId="77777777"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EB30049" w14:textId="77777777"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B3004A" w14:textId="77777777"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4EB3004B" w14:textId="77777777" w:rsidR="00BD166B" w:rsidRPr="00CB6078" w:rsidRDefault="00BD166B" w:rsidP="00BD166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EB3004C" w14:textId="77777777" w:rsidR="00BD166B" w:rsidRPr="00CB6078" w:rsidRDefault="00BD166B" w:rsidP="00BD166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B3004D" w14:textId="77777777" w:rsidR="00BD166B" w:rsidRPr="00F7369D" w:rsidRDefault="00BD166B" w:rsidP="00BD16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4EB3004E" w14:textId="77777777" w:rsidR="00BD166B" w:rsidRPr="00F7369D" w:rsidRDefault="00BD166B" w:rsidP="00BD16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30136-95 «Катанка из углеродистой стали обыкновенного качества. Технические условия»;</w:t>
      </w:r>
    </w:p>
    <w:bookmarkEnd w:id="1"/>
    <w:p w14:paraId="4EB3004F" w14:textId="77777777" w:rsidR="00BD166B" w:rsidRPr="00CB6078" w:rsidRDefault="00BD166B" w:rsidP="00BD166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EB30050" w14:textId="77777777" w:rsidR="00BD166B" w:rsidRPr="00CB6078" w:rsidRDefault="00BD166B" w:rsidP="00BD166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2.4. Упаковка, транспортирование, условия и сроки хранения.</w:t>
      </w:r>
    </w:p>
    <w:p w14:paraId="4EB30051" w14:textId="77777777" w:rsidR="00BD166B" w:rsidRPr="00CB6078" w:rsidRDefault="00BD166B" w:rsidP="00BD16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B30052" w14:textId="77777777" w:rsidR="00BD166B" w:rsidRPr="00CB6078" w:rsidRDefault="00BD166B" w:rsidP="00BD166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4EB30053" w14:textId="77777777"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B30054" w14:textId="77777777"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EB30055" w14:textId="77777777" w:rsidR="00BD166B" w:rsidRPr="00CB6078" w:rsidRDefault="00BD166B" w:rsidP="00BD16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4EB30056" w14:textId="77777777" w:rsidR="00BD166B" w:rsidRDefault="00BD166B" w:rsidP="00BD166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4EB30057" w14:textId="77777777"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B30058" w14:textId="77777777"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EB30059" w14:textId="77777777"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4EB3005A" w14:textId="77777777"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B3005B" w14:textId="77777777"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EB3005C" w14:textId="77777777"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4EB3005D" w14:textId="77777777"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B3005E" w14:textId="77777777"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B3005F" w14:textId="77777777" w:rsidR="00BD166B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4EB30060" w14:textId="77777777" w:rsidR="00BD166B" w:rsidRPr="00CB6078" w:rsidRDefault="00BD166B" w:rsidP="00BD16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B30061" w14:textId="77777777" w:rsidR="00BD166B" w:rsidRPr="00CB6078" w:rsidRDefault="00BD166B" w:rsidP="00BD16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4EB30062" w14:textId="77777777" w:rsidR="00BD166B" w:rsidRPr="00CB6078" w:rsidRDefault="00BD166B" w:rsidP="00BD16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EB30063" w14:textId="77777777" w:rsidR="00BD166B" w:rsidRPr="00CB6078" w:rsidRDefault="00BD166B" w:rsidP="00BD16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B30064" w14:textId="77777777" w:rsidR="00BD166B" w:rsidRPr="00CB6078" w:rsidRDefault="00BD166B" w:rsidP="00BD166B">
      <w:pPr>
        <w:rPr>
          <w:sz w:val="26"/>
          <w:szCs w:val="26"/>
        </w:rPr>
      </w:pPr>
    </w:p>
    <w:p w14:paraId="4EB30065" w14:textId="77777777" w:rsidR="00BD166B" w:rsidRPr="00CB6078" w:rsidRDefault="00BD166B" w:rsidP="00BD166B">
      <w:pPr>
        <w:rPr>
          <w:sz w:val="26"/>
          <w:szCs w:val="26"/>
        </w:rPr>
      </w:pPr>
    </w:p>
    <w:p w14:paraId="4EB30066" w14:textId="77777777" w:rsidR="00BD166B" w:rsidRPr="00CB6078" w:rsidRDefault="00BD166B" w:rsidP="00BD166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4EB30067" w14:textId="77777777" w:rsidR="00BD166B" w:rsidRPr="00CB6078" w:rsidRDefault="00BD166B" w:rsidP="00BD166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D166B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3006A" w14:textId="77777777" w:rsidR="00AE7C83" w:rsidRDefault="00AE7C83">
      <w:r>
        <w:separator/>
      </w:r>
    </w:p>
  </w:endnote>
  <w:endnote w:type="continuationSeparator" w:id="0">
    <w:p w14:paraId="4EB3006B" w14:textId="77777777" w:rsidR="00AE7C83" w:rsidRDefault="00AE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30068" w14:textId="77777777" w:rsidR="00AE7C83" w:rsidRDefault="00AE7C83">
      <w:r>
        <w:separator/>
      </w:r>
    </w:p>
  </w:footnote>
  <w:footnote w:type="continuationSeparator" w:id="0">
    <w:p w14:paraId="4EB30069" w14:textId="77777777" w:rsidR="00AE7C83" w:rsidRDefault="00AE7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3006C" w14:textId="77777777" w:rsidR="00AD7048" w:rsidRDefault="00545D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B3006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9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CE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5D46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A91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DDE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874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C83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66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9F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30030"/>
  <w15:docId w15:val="{AA890456-1438-4516-875B-76DDFF7B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4B64C-413D-4C76-87BF-9EE70FB93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34121-3A11-4BB6-AFAD-BABEE6F3DD59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273650-914F-4CD6-8A25-DE806565C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733</Words>
  <Characters>4181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2021-03-25T12:35:00Z</dcterms:created>
  <dcterms:modified xsi:type="dcterms:W3CDTF">2021-03-25T12:35:00Z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